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34C" w:rsidRPr="00D3276A" w:rsidRDefault="00D13030" w:rsidP="00377700">
      <w:pPr>
        <w:spacing w:line="360" w:lineRule="exact"/>
        <w:ind w:hanging="23"/>
        <w:rPr>
          <w:rFonts w:ascii="TH SarabunPSK" w:hAnsi="TH SarabunPSK" w:cs="TH SarabunPSK" w:hint="cs"/>
          <w:b/>
          <w:bCs/>
          <w:sz w:val="30"/>
          <w:szCs w:val="30"/>
          <w:cs/>
        </w:rPr>
      </w:pPr>
      <w:r w:rsidRPr="00D3276A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3276A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966CA6" w:rsidRPr="00D3276A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0C07B6" w:rsidRPr="00D3276A">
        <w:rPr>
          <w:rFonts w:ascii="TH SarabunPSK" w:hAnsi="TH SarabunPSK" w:cs="TH SarabunPSK"/>
          <w:b/>
          <w:bCs/>
          <w:color w:val="000000"/>
          <w:sz w:val="30"/>
          <w:szCs w:val="30"/>
        </w:rPr>
        <w:t>1</w:t>
      </w:r>
      <w:r w:rsidR="00966CA6" w:rsidRPr="00D3276A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D0434C" w:rsidRPr="00D3276A">
        <w:rPr>
          <w:rFonts w:ascii="TH SarabunPSK" w:hAnsi="TH SarabunPSK" w:cs="TH SarabunPSK"/>
          <w:b/>
          <w:bCs/>
          <w:sz w:val="30"/>
          <w:szCs w:val="30"/>
        </w:rPr>
        <w:tab/>
      </w:r>
      <w:r w:rsidR="00D0434C" w:rsidRPr="00D3276A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</w:t>
      </w:r>
      <w:r w:rsidR="00560825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ของสำนัก/หน่วยงาน</w:t>
      </w:r>
      <w:bookmarkStart w:id="0" w:name="_GoBack"/>
      <w:bookmarkEnd w:id="0"/>
    </w:p>
    <w:p w:rsidR="00D13030" w:rsidRPr="00D3276A" w:rsidRDefault="00D13030" w:rsidP="00624353">
      <w:pPr>
        <w:spacing w:line="360" w:lineRule="exact"/>
        <w:ind w:hanging="23"/>
        <w:jc w:val="thaiDistribute"/>
        <w:rPr>
          <w:rFonts w:ascii="TH SarabunPSK" w:hAnsi="TH SarabunPSK" w:cs="TH SarabunPSK"/>
          <w:sz w:val="30"/>
          <w:szCs w:val="30"/>
        </w:rPr>
      </w:pPr>
      <w:r w:rsidRPr="00D3276A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D0434C" w:rsidRPr="00D3276A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</w:t>
      </w:r>
      <w:r w:rsidR="006B0779" w:rsidRPr="00D3276A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่</w:t>
      </w:r>
      <w:r w:rsidR="00D0434C" w:rsidRPr="00D3276A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1.</w:t>
      </w:r>
      <w:r w:rsidR="00F46B00" w:rsidRPr="00D3276A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3</w:t>
      </w:r>
      <w:r w:rsidR="00D0434C" w:rsidRPr="00D3276A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</w:t>
      </w:r>
      <w:r w:rsidR="006B0779" w:rsidRPr="00D3276A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0975E6" w:rsidRPr="00D3276A">
        <w:rPr>
          <w:rFonts w:ascii="TH SarabunPSK" w:hAnsi="TH SarabunPSK" w:cs="TH SarabunPSK"/>
          <w:b/>
          <w:bCs/>
          <w:sz w:val="30"/>
          <w:szCs w:val="30"/>
          <w:cs/>
        </w:rPr>
        <w:t>ร้อยละความสำเร็จของการจัดทำเรื่องการเสนอขอโปรดเกล้าฯ แต่งตั้งศาสตราจารย์ของ</w:t>
      </w:r>
      <w:r w:rsidR="003D2A21" w:rsidRPr="00D3276A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</w:t>
      </w:r>
      <w:r w:rsidR="003D2A21" w:rsidRPr="00D3276A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3D2A21" w:rsidRPr="00D3276A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0975E6" w:rsidRPr="00D3276A">
        <w:rPr>
          <w:rFonts w:ascii="TH SarabunPSK" w:hAnsi="TH SarabunPSK" w:cs="TH SarabunPSK"/>
          <w:b/>
          <w:bCs/>
          <w:sz w:val="30"/>
          <w:szCs w:val="30"/>
          <w:cs/>
        </w:rPr>
        <w:t>ข้าราชการ พลเรือนในสถาบันอุดมศึกษาเพื่อเสนอเลขาธิการคณะกรรมการการอุดมศึกษาภายใน</w:t>
      </w:r>
      <w:r w:rsidR="003D2A21" w:rsidRPr="00D3276A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3D2A21" w:rsidRPr="00D3276A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37674F">
        <w:rPr>
          <w:rFonts w:ascii="TH SarabunPSK" w:hAnsi="TH SarabunPSK" w:cs="TH SarabunPSK"/>
          <w:b/>
          <w:bCs/>
          <w:sz w:val="30"/>
          <w:szCs w:val="30"/>
          <w:cs/>
        </w:rPr>
        <w:t>ระยะเวลา 15</w:t>
      </w:r>
      <w:r w:rsidR="000975E6" w:rsidRPr="00D3276A">
        <w:rPr>
          <w:rFonts w:ascii="TH SarabunPSK" w:hAnsi="TH SarabunPSK" w:cs="TH SarabunPSK"/>
          <w:b/>
          <w:bCs/>
          <w:sz w:val="30"/>
          <w:szCs w:val="30"/>
          <w:cs/>
        </w:rPr>
        <w:t xml:space="preserve"> วันทำการ นับจากวันที่ ก.พ.อ. มีมติอนุมัติ</w:t>
      </w:r>
    </w:p>
    <w:p w:rsidR="00D13030" w:rsidRPr="00D3276A" w:rsidRDefault="00D13030" w:rsidP="00377700">
      <w:pPr>
        <w:spacing w:line="360" w:lineRule="exact"/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3276A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D3276A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E5E76" w:rsidRPr="00D3276A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</w:p>
    <w:p w:rsidR="00D13030" w:rsidRPr="00D3276A" w:rsidRDefault="00D13030" w:rsidP="00377700">
      <w:pPr>
        <w:pStyle w:val="FootnoteText"/>
        <w:spacing w:line="360" w:lineRule="exac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D3276A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D3276A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6B0779" w:rsidRPr="00D3276A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ร้อยละ </w:t>
      </w:r>
      <w:r w:rsidR="000E5E76" w:rsidRPr="00D3276A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6</w:t>
      </w:r>
    </w:p>
    <w:p w:rsidR="00D13030" w:rsidRPr="00D3276A" w:rsidRDefault="00D13030" w:rsidP="00377700">
      <w:pPr>
        <w:pStyle w:val="FootnoteText"/>
        <w:spacing w:line="360" w:lineRule="exac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3276A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D3276A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3276A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3276A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624353" w:rsidRPr="00452840" w:rsidRDefault="00D778B7" w:rsidP="00452840">
      <w:pPr>
        <w:pStyle w:val="ListParagraph"/>
        <w:spacing w:line="360" w:lineRule="exact"/>
        <w:ind w:left="0" w:right="-46"/>
        <w:jc w:val="thaiDistribute"/>
        <w:rPr>
          <w:rFonts w:ascii="TH SarabunPSK" w:hAnsi="TH SarabunPSK" w:cs="TH SarabunPSK"/>
          <w:sz w:val="30"/>
          <w:szCs w:val="30"/>
          <w:u w:val="dotted"/>
        </w:rPr>
      </w:pPr>
      <w:r w:rsidRPr="00D3276A">
        <w:rPr>
          <w:rFonts w:ascii="TH SarabunPSK" w:hAnsi="TH SarabunPSK" w:cs="TH SarabunPSK"/>
          <w:color w:val="000000"/>
          <w:sz w:val="30"/>
          <w:szCs w:val="30"/>
        </w:rPr>
        <w:tab/>
      </w:r>
      <w:r w:rsidRPr="00D3276A">
        <w:rPr>
          <w:rFonts w:ascii="TH SarabunPSK" w:hAnsi="TH SarabunPSK" w:cs="TH SarabunPSK"/>
          <w:color w:val="000000"/>
          <w:sz w:val="30"/>
          <w:szCs w:val="30"/>
        </w:rPr>
        <w:tab/>
      </w:r>
      <w:r w:rsidR="00452840">
        <w:rPr>
          <w:rFonts w:ascii="TH SarabunPSK" w:hAnsi="TH SarabunPSK" w:cs="TH SarabunPSK"/>
          <w:sz w:val="30"/>
          <w:szCs w:val="30"/>
          <w:u w:val="dotted"/>
        </w:rPr>
        <w:tab/>
        <w:t xml:space="preserve">- </w:t>
      </w:r>
      <w:r w:rsidR="00452840">
        <w:rPr>
          <w:rFonts w:ascii="TH SarabunPSK" w:hAnsi="TH SarabunPSK" w:cs="TH SarabunPSK" w:hint="cs"/>
          <w:sz w:val="30"/>
          <w:szCs w:val="30"/>
          <w:u w:val="dotted"/>
          <w:cs/>
        </w:rPr>
        <w:t>อธิบายความหมายของตัวชี้วัด โดยย่อ -</w:t>
      </w:r>
      <w:r w:rsidR="00452840">
        <w:rPr>
          <w:rFonts w:ascii="TH SarabunPSK" w:hAnsi="TH SarabunPSK" w:cs="TH SarabunPSK"/>
          <w:sz w:val="30"/>
          <w:szCs w:val="30"/>
          <w:u w:val="dotted"/>
        </w:rPr>
        <w:tab/>
      </w:r>
      <w:r w:rsidR="00452840">
        <w:rPr>
          <w:rFonts w:ascii="TH SarabunPSK" w:hAnsi="TH SarabunPSK" w:cs="TH SarabunPSK"/>
          <w:sz w:val="30"/>
          <w:szCs w:val="30"/>
          <w:u w:val="dotted"/>
        </w:rPr>
        <w:tab/>
      </w:r>
      <w:r w:rsidR="00452840">
        <w:rPr>
          <w:rFonts w:ascii="TH SarabunPSK" w:hAnsi="TH SarabunPSK" w:cs="TH SarabunPSK"/>
          <w:sz w:val="30"/>
          <w:szCs w:val="30"/>
          <w:u w:val="dotted"/>
        </w:rPr>
        <w:tab/>
      </w:r>
      <w:r w:rsidR="00452840">
        <w:rPr>
          <w:rFonts w:ascii="TH SarabunPSK" w:hAnsi="TH SarabunPSK" w:cs="TH SarabunPSK"/>
          <w:sz w:val="30"/>
          <w:szCs w:val="30"/>
          <w:u w:val="dotted"/>
        </w:rPr>
        <w:tab/>
      </w:r>
      <w:r w:rsidR="00452840">
        <w:rPr>
          <w:rFonts w:ascii="TH SarabunPSK" w:hAnsi="TH SarabunPSK" w:cs="TH SarabunPSK"/>
          <w:sz w:val="30"/>
          <w:szCs w:val="30"/>
          <w:u w:val="dotted"/>
        </w:rPr>
        <w:tab/>
      </w:r>
      <w:r w:rsidR="00452840">
        <w:rPr>
          <w:rFonts w:ascii="TH SarabunPSK" w:hAnsi="TH SarabunPSK" w:cs="TH SarabunPSK"/>
          <w:sz w:val="30"/>
          <w:szCs w:val="30"/>
          <w:u w:val="dotted"/>
        </w:rPr>
        <w:tab/>
      </w:r>
      <w:r w:rsidR="00452840">
        <w:rPr>
          <w:rFonts w:ascii="TH SarabunPSK" w:hAnsi="TH SarabunPSK" w:cs="TH SarabunPSK"/>
          <w:sz w:val="30"/>
          <w:szCs w:val="30"/>
          <w:u w:val="dotted"/>
        </w:rPr>
        <w:tab/>
      </w:r>
      <w:r w:rsidR="00452840">
        <w:rPr>
          <w:rFonts w:ascii="TH SarabunPSK" w:hAnsi="TH SarabunPSK" w:cs="TH SarabunPSK"/>
          <w:sz w:val="30"/>
          <w:szCs w:val="30"/>
          <w:u w:val="dotted"/>
        </w:rPr>
        <w:tab/>
      </w:r>
      <w:r w:rsidR="00452840">
        <w:rPr>
          <w:rFonts w:ascii="TH SarabunPSK" w:hAnsi="TH SarabunPSK" w:cs="TH SarabunPSK"/>
          <w:sz w:val="30"/>
          <w:szCs w:val="30"/>
          <w:u w:val="dotted"/>
        </w:rPr>
        <w:tab/>
      </w:r>
      <w:r w:rsidR="00452840">
        <w:rPr>
          <w:rFonts w:ascii="TH SarabunPSK" w:hAnsi="TH SarabunPSK" w:cs="TH SarabunPSK"/>
          <w:sz w:val="30"/>
          <w:szCs w:val="30"/>
          <w:u w:val="dotted"/>
        </w:rPr>
        <w:tab/>
      </w:r>
      <w:r w:rsidR="00452840">
        <w:rPr>
          <w:rFonts w:ascii="TH SarabunPSK" w:hAnsi="TH SarabunPSK" w:cs="TH SarabunPSK"/>
          <w:sz w:val="30"/>
          <w:szCs w:val="30"/>
          <w:u w:val="dotted"/>
        </w:rPr>
        <w:tab/>
      </w:r>
      <w:r w:rsidR="00452840">
        <w:rPr>
          <w:rFonts w:ascii="TH SarabunPSK" w:hAnsi="TH SarabunPSK" w:cs="TH SarabunPSK"/>
          <w:sz w:val="30"/>
          <w:szCs w:val="30"/>
          <w:u w:val="dotted"/>
        </w:rPr>
        <w:tab/>
      </w:r>
      <w:r w:rsidR="00452840">
        <w:rPr>
          <w:rFonts w:ascii="TH SarabunPSK" w:hAnsi="TH SarabunPSK" w:cs="TH SarabunPSK"/>
          <w:sz w:val="30"/>
          <w:szCs w:val="30"/>
          <w:u w:val="dotted"/>
        </w:rPr>
        <w:tab/>
      </w:r>
      <w:r w:rsidR="00452840">
        <w:rPr>
          <w:rFonts w:ascii="TH SarabunPSK" w:hAnsi="TH SarabunPSK" w:cs="TH SarabunPSK"/>
          <w:sz w:val="30"/>
          <w:szCs w:val="30"/>
          <w:u w:val="dotted"/>
        </w:rPr>
        <w:tab/>
      </w:r>
      <w:r w:rsidR="00452840">
        <w:rPr>
          <w:rFonts w:ascii="TH SarabunPSK" w:hAnsi="TH SarabunPSK" w:cs="TH SarabunPSK"/>
          <w:sz w:val="30"/>
          <w:szCs w:val="30"/>
          <w:u w:val="dotted"/>
        </w:rPr>
        <w:tab/>
      </w:r>
      <w:r w:rsidR="00452840">
        <w:rPr>
          <w:rFonts w:ascii="TH SarabunPSK" w:hAnsi="TH SarabunPSK" w:cs="TH SarabunPSK"/>
          <w:sz w:val="30"/>
          <w:szCs w:val="30"/>
          <w:u w:val="dotted"/>
        </w:rPr>
        <w:tab/>
      </w:r>
      <w:r w:rsidR="00452840">
        <w:rPr>
          <w:rFonts w:ascii="TH SarabunPSK" w:hAnsi="TH SarabunPSK" w:cs="TH SarabunPSK"/>
          <w:sz w:val="30"/>
          <w:szCs w:val="30"/>
          <w:u w:val="dotted"/>
        </w:rPr>
        <w:tab/>
      </w:r>
    </w:p>
    <w:p w:rsidR="009A2F16" w:rsidRPr="00D3276A" w:rsidRDefault="009A2F16" w:rsidP="00377700">
      <w:pPr>
        <w:pStyle w:val="ListParagraph"/>
        <w:spacing w:line="360" w:lineRule="exact"/>
        <w:ind w:left="0" w:right="74"/>
        <w:rPr>
          <w:rFonts w:ascii="TH SarabunPSK" w:hAnsi="TH SarabunPSK" w:cs="TH SarabunPSK"/>
          <w:sz w:val="30"/>
          <w:szCs w:val="30"/>
          <w:cs/>
        </w:rPr>
      </w:pPr>
    </w:p>
    <w:p w:rsidR="00D778B7" w:rsidRPr="00D3276A" w:rsidRDefault="00D778B7" w:rsidP="00067185">
      <w:pPr>
        <w:pStyle w:val="FootnoteText"/>
        <w:spacing w:after="240" w:line="360" w:lineRule="exact"/>
        <w:jc w:val="thaiDistribute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3276A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0E5E76" w:rsidRPr="00D3276A" w:rsidRDefault="000E5E76" w:rsidP="00067185">
      <w:pPr>
        <w:pStyle w:val="FootnoteText"/>
        <w:spacing w:after="240" w:line="360" w:lineRule="exact"/>
        <w:ind w:firstLine="1077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D3276A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</w:t>
      </w:r>
      <w:r w:rsidR="0037674F">
        <w:rPr>
          <w:rFonts w:ascii="TH SarabunPSK" w:hAnsi="TH SarabunPSK" w:cs="TH SarabunPSK"/>
          <w:sz w:val="30"/>
          <w:szCs w:val="30"/>
          <w:cs/>
        </w:rPr>
        <w:t xml:space="preserve">+/- 10 </w:t>
      </w:r>
      <w:r w:rsidRPr="00D3276A">
        <w:rPr>
          <w:rFonts w:ascii="TH SarabunPSK" w:hAnsi="TH SarabunPSK" w:cs="TH SarabunPSK"/>
          <w:sz w:val="30"/>
          <w:szCs w:val="30"/>
          <w:cs/>
        </w:rPr>
        <w:t>ต่อ</w:t>
      </w:r>
      <w:r w:rsidRPr="00D3276A">
        <w:rPr>
          <w:rFonts w:ascii="TH SarabunPSK" w:hAnsi="TH SarabunPSK" w:cs="TH SarabunPSK"/>
          <w:sz w:val="30"/>
          <w:szCs w:val="30"/>
        </w:rPr>
        <w:t xml:space="preserve"> 1 </w:t>
      </w:r>
      <w:r w:rsidRPr="00D3276A">
        <w:rPr>
          <w:rFonts w:ascii="TH SarabunPSK" w:hAnsi="TH SarabunPSK" w:cs="TH SarabunPSK"/>
          <w:sz w:val="30"/>
          <w:szCs w:val="30"/>
          <w:cs/>
        </w:rPr>
        <w:t>คะแนน</w:t>
      </w:r>
      <w:r w:rsidRPr="00D3276A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6768"/>
      </w:tblGrid>
      <w:tr w:rsidR="00E778A6" w:rsidRPr="00D3276A" w:rsidTr="006B0779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3276A" w:rsidRDefault="00E778A6" w:rsidP="00377700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3276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3276A" w:rsidRDefault="00E778A6" w:rsidP="00377700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3276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BF31D8" w:rsidRPr="00D3276A" w:rsidTr="00D3276A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1D8" w:rsidRPr="00D3276A" w:rsidRDefault="00BF31D8" w:rsidP="00377700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3276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1D8" w:rsidRPr="00D3276A" w:rsidRDefault="00BF31D8" w:rsidP="00B92361">
            <w:pPr>
              <w:tabs>
                <w:tab w:val="center" w:pos="4153"/>
                <w:tab w:val="right" w:pos="8306"/>
              </w:tabs>
              <w:spacing w:line="360" w:lineRule="exact"/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D327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</w:t>
            </w:r>
            <w:r w:rsidR="00B92361" w:rsidRPr="00D327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</w:t>
            </w:r>
            <w:r w:rsidRPr="00D3276A">
              <w:rPr>
                <w:rFonts w:ascii="TH SarabunPSK" w:hAnsi="TH SarabunPSK" w:cs="TH SarabunPSK"/>
                <w:sz w:val="30"/>
                <w:szCs w:val="30"/>
                <w:cs/>
              </w:rPr>
              <w:t>บรรลุผลผลิตเที</w:t>
            </w:r>
            <w:r w:rsidR="00B92361" w:rsidRPr="00D3276A">
              <w:rPr>
                <w:rFonts w:ascii="TH SarabunPSK" w:hAnsi="TH SarabunPSK" w:cs="TH SarabunPSK"/>
                <w:sz w:val="30"/>
                <w:szCs w:val="30"/>
                <w:cs/>
              </w:rPr>
              <w:t>ยบกับเป้าหมายที่กำหนดได้</w:t>
            </w:r>
            <w:r w:rsidRPr="00D3276A">
              <w:rPr>
                <w:rFonts w:ascii="TH SarabunPSK" w:hAnsi="TH SarabunPSK" w:cs="TH SarabunPSK"/>
                <w:sz w:val="30"/>
                <w:szCs w:val="30"/>
                <w:cs/>
              </w:rPr>
              <w:t>ร้อยละ 6</w:t>
            </w:r>
            <w:r w:rsidR="00B92361" w:rsidRPr="00D3276A"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</w:p>
        </w:tc>
      </w:tr>
      <w:tr w:rsidR="00BF31D8" w:rsidRPr="00D3276A" w:rsidTr="00D3276A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1D8" w:rsidRPr="00D3276A" w:rsidRDefault="00BF31D8" w:rsidP="00377700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3276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1D8" w:rsidRPr="00D3276A" w:rsidRDefault="00B92361" w:rsidP="00B92361">
            <w:pPr>
              <w:tabs>
                <w:tab w:val="center" w:pos="4153"/>
                <w:tab w:val="right" w:pos="8306"/>
              </w:tabs>
              <w:spacing w:line="360" w:lineRule="exact"/>
              <w:jc w:val="both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27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</w:t>
            </w:r>
            <w:r w:rsidR="00BF31D8" w:rsidRPr="00D3276A">
              <w:rPr>
                <w:rFonts w:ascii="TH SarabunPSK" w:hAnsi="TH SarabunPSK" w:cs="TH SarabunPSK"/>
                <w:sz w:val="30"/>
                <w:szCs w:val="30"/>
                <w:cs/>
              </w:rPr>
              <w:t>บรรลุผลผลิตเทียบกับเป้าหมายที่กำหนดได้ร้อยละ 70</w:t>
            </w:r>
          </w:p>
        </w:tc>
      </w:tr>
      <w:tr w:rsidR="00BF31D8" w:rsidRPr="00D3276A" w:rsidTr="00D3276A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1D8" w:rsidRPr="00D3276A" w:rsidRDefault="00BF31D8" w:rsidP="00377700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3276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1D8" w:rsidRPr="00D3276A" w:rsidRDefault="00B92361" w:rsidP="00B92361">
            <w:pPr>
              <w:tabs>
                <w:tab w:val="center" w:pos="4153"/>
                <w:tab w:val="right" w:pos="8306"/>
              </w:tabs>
              <w:spacing w:line="360" w:lineRule="exact"/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D327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</w:t>
            </w:r>
            <w:r w:rsidR="00BF31D8" w:rsidRPr="00D327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บรรลุผลผลิตเทียบกับเป้าหมายที่กำหนดได้ร้อยละ </w:t>
            </w:r>
            <w:r w:rsidR="00BF31D8" w:rsidRPr="00D3276A">
              <w:rPr>
                <w:rFonts w:ascii="TH SarabunPSK" w:hAnsi="TH SarabunPSK" w:cs="TH SarabunPSK"/>
                <w:sz w:val="30"/>
                <w:szCs w:val="30"/>
              </w:rPr>
              <w:t>80</w:t>
            </w:r>
          </w:p>
        </w:tc>
      </w:tr>
      <w:tr w:rsidR="00BF31D8" w:rsidRPr="00D3276A" w:rsidTr="00D3276A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1D8" w:rsidRPr="00D3276A" w:rsidRDefault="00BF31D8" w:rsidP="00377700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3276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1D8" w:rsidRPr="00D3276A" w:rsidRDefault="00B92361" w:rsidP="00B92361">
            <w:pPr>
              <w:tabs>
                <w:tab w:val="center" w:pos="4153"/>
                <w:tab w:val="right" w:pos="8306"/>
              </w:tabs>
              <w:spacing w:line="360" w:lineRule="exact"/>
              <w:jc w:val="both"/>
              <w:rPr>
                <w:rFonts w:ascii="TH SarabunPSK" w:hAnsi="TH SarabunPSK" w:cs="TH SarabunPSK"/>
                <w:sz w:val="30"/>
                <w:szCs w:val="30"/>
              </w:rPr>
            </w:pPr>
            <w:r w:rsidRPr="00D327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</w:t>
            </w:r>
            <w:r w:rsidR="00BF31D8" w:rsidRPr="00D327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บรรลุผลผลิตเทียบกับเป้าหมายที่กำหนดได้ร้อยละ </w:t>
            </w:r>
            <w:r w:rsidR="00BF31D8" w:rsidRPr="00D3276A">
              <w:rPr>
                <w:rFonts w:ascii="TH SarabunPSK" w:hAnsi="TH SarabunPSK" w:cs="TH SarabunPSK"/>
                <w:sz w:val="30"/>
                <w:szCs w:val="30"/>
              </w:rPr>
              <w:t>90</w:t>
            </w:r>
          </w:p>
        </w:tc>
      </w:tr>
      <w:tr w:rsidR="00BF31D8" w:rsidRPr="00D3276A" w:rsidTr="00D3276A">
        <w:trPr>
          <w:trHeight w:val="454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1D8" w:rsidRPr="00D3276A" w:rsidRDefault="00BF31D8" w:rsidP="00377700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3276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1D8" w:rsidRPr="00D3276A" w:rsidRDefault="00BF31D8" w:rsidP="00B92361">
            <w:pPr>
              <w:tabs>
                <w:tab w:val="left" w:pos="1065"/>
                <w:tab w:val="left" w:pos="1321"/>
                <w:tab w:val="center" w:pos="4153"/>
                <w:tab w:val="right" w:pos="8306"/>
              </w:tabs>
              <w:spacing w:line="360" w:lineRule="exact"/>
              <w:jc w:val="both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327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</w:t>
            </w:r>
            <w:r w:rsidR="00B92361" w:rsidRPr="00D3276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</w:t>
            </w:r>
            <w:r w:rsidRPr="00D3276A">
              <w:rPr>
                <w:rFonts w:ascii="TH SarabunPSK" w:hAnsi="TH SarabunPSK" w:cs="TH SarabunPSK"/>
                <w:sz w:val="30"/>
                <w:szCs w:val="30"/>
                <w:cs/>
              </w:rPr>
              <w:t>บรรลุผลผลิตเท</w:t>
            </w:r>
            <w:r w:rsidR="00B92361" w:rsidRPr="00D3276A">
              <w:rPr>
                <w:rFonts w:ascii="TH SarabunPSK" w:hAnsi="TH SarabunPSK" w:cs="TH SarabunPSK"/>
                <w:sz w:val="30"/>
                <w:szCs w:val="30"/>
                <w:cs/>
              </w:rPr>
              <w:t>ียบกับเป้าหมายที่กำหนดได้ร้อยละ 100</w:t>
            </w:r>
          </w:p>
        </w:tc>
      </w:tr>
    </w:tbl>
    <w:p w:rsidR="00D13030" w:rsidRPr="00D3276A" w:rsidRDefault="00D13030" w:rsidP="00377700">
      <w:pPr>
        <w:pStyle w:val="FootnoteText"/>
        <w:tabs>
          <w:tab w:val="left" w:pos="993"/>
        </w:tabs>
        <w:spacing w:line="360" w:lineRule="exact"/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3276A">
        <w:rPr>
          <w:rFonts w:ascii="TH SarabunPSK" w:hAnsi="TH SarabunPSK" w:cs="TH SarabunPSK"/>
          <w:sz w:val="30"/>
          <w:szCs w:val="30"/>
          <w:cs/>
        </w:rPr>
        <w:tab/>
      </w:r>
      <w:r w:rsidRPr="00D3276A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D3276A" w:rsidRDefault="00D13030" w:rsidP="00D3276A">
      <w:pPr>
        <w:pStyle w:val="FootnoteText"/>
        <w:spacing w:after="240" w:line="360" w:lineRule="exac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3276A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D3276A" w:rsidTr="00326426">
        <w:tc>
          <w:tcPr>
            <w:tcW w:w="3710" w:type="dxa"/>
            <w:vMerge w:val="restart"/>
            <w:vAlign w:val="center"/>
          </w:tcPr>
          <w:p w:rsidR="00D13030" w:rsidRPr="00D3276A" w:rsidRDefault="00D13030" w:rsidP="00377700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3276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3276A" w:rsidRDefault="00D13030" w:rsidP="00377700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3276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3276A" w:rsidRDefault="00D13030" w:rsidP="00377700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3276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416FDA" w:rsidRPr="00D3276A" w:rsidTr="00326426">
        <w:tc>
          <w:tcPr>
            <w:tcW w:w="3710" w:type="dxa"/>
            <w:vMerge/>
            <w:vAlign w:val="center"/>
          </w:tcPr>
          <w:p w:rsidR="00416FDA" w:rsidRPr="00D3276A" w:rsidRDefault="00416FDA" w:rsidP="00377700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416FDA" w:rsidRPr="00D3276A" w:rsidRDefault="00416FDA" w:rsidP="00377700">
            <w:pPr>
              <w:tabs>
                <w:tab w:val="center" w:pos="4153"/>
                <w:tab w:val="right" w:pos="8306"/>
              </w:tabs>
              <w:spacing w:line="360" w:lineRule="exac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416FDA" w:rsidRPr="00D3276A" w:rsidRDefault="00416FDA" w:rsidP="00377700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276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DC7EE8" w:rsidRPr="00D3276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341" w:type="dxa"/>
            <w:vAlign w:val="center"/>
          </w:tcPr>
          <w:p w:rsidR="00416FDA" w:rsidRPr="00D3276A" w:rsidRDefault="00416FDA" w:rsidP="00377700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276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DC7EE8" w:rsidRPr="00D3276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416FDA" w:rsidRPr="00D3276A" w:rsidRDefault="00416FDA" w:rsidP="00377700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3276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="00DC7EE8" w:rsidRPr="00D3276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60</w:t>
            </w:r>
          </w:p>
        </w:tc>
      </w:tr>
      <w:tr w:rsidR="00173C74" w:rsidRPr="00D3276A" w:rsidTr="00326426">
        <w:trPr>
          <w:trHeight w:val="679"/>
        </w:trPr>
        <w:tc>
          <w:tcPr>
            <w:tcW w:w="3710" w:type="dxa"/>
          </w:tcPr>
          <w:p w:rsidR="00173C74" w:rsidRPr="007F372B" w:rsidRDefault="00067185" w:rsidP="006C4ABC">
            <w:pPr>
              <w:spacing w:after="240"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F372B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ร้อยละความสำเร็จของการจัดทำเรื่องการเสนอขอโปรดเกล้าฯ แต่งตั้งศาสตราจารย์ของข้าราชการพลเรือนในสถาบันอุดมศึกษา</w:t>
            </w:r>
            <w:r w:rsidR="00D01FF6" w:rsidRPr="007F372B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7F372B">
              <w:rPr>
                <w:rFonts w:ascii="TH SarabunPSK" w:hAnsi="TH SarabunPSK" w:cs="TH SarabunPSK"/>
                <w:sz w:val="30"/>
                <w:szCs w:val="30"/>
                <w:cs/>
              </w:rPr>
              <w:t>เพื่อเสนอเลขาธิการคณะกรร</w:t>
            </w:r>
            <w:r w:rsidR="0037674F" w:rsidRPr="007F372B">
              <w:rPr>
                <w:rFonts w:ascii="TH SarabunPSK" w:hAnsi="TH SarabunPSK" w:cs="TH SarabunPSK"/>
                <w:sz w:val="30"/>
                <w:szCs w:val="30"/>
                <w:cs/>
              </w:rPr>
              <w:t>มการ</w:t>
            </w:r>
            <w:r w:rsidR="007F372B" w:rsidRPr="007F372B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37674F" w:rsidRPr="007F372B">
              <w:rPr>
                <w:rFonts w:ascii="TH SarabunPSK" w:hAnsi="TH SarabunPSK" w:cs="TH SarabunPSK"/>
                <w:sz w:val="30"/>
                <w:szCs w:val="30"/>
                <w:cs/>
              </w:rPr>
              <w:t>การอุดมศึกษาภายในระยะเวลา 15</w:t>
            </w:r>
            <w:r w:rsidRPr="007F372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วัน</w:t>
            </w:r>
            <w:r w:rsidR="0032076D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ทำการ</w:t>
            </w:r>
            <w:r w:rsidRPr="007F372B">
              <w:rPr>
                <w:rFonts w:ascii="TH SarabunPSK" w:hAnsi="TH SarabunPSK" w:cs="TH SarabunPSK"/>
                <w:sz w:val="30"/>
                <w:szCs w:val="30"/>
                <w:cs/>
              </w:rPr>
              <w:t>นับจากวันที่ ก.พ.อ. มีมติอนุมัติ</w:t>
            </w:r>
          </w:p>
        </w:tc>
        <w:tc>
          <w:tcPr>
            <w:tcW w:w="1330" w:type="dxa"/>
          </w:tcPr>
          <w:p w:rsidR="00173C74" w:rsidRPr="00D3276A" w:rsidRDefault="00173C74" w:rsidP="00377700">
            <w:pPr>
              <w:spacing w:line="360" w:lineRule="exact"/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3276A">
              <w:rPr>
                <w:rFonts w:ascii="TH SarabunPSK" w:hAnsi="TH SarabunPSK" w:cs="TH SarabunPSK"/>
                <w:sz w:val="30"/>
                <w:szCs w:val="30"/>
                <w:cs/>
              </w:rPr>
              <w:t>ร้อยละ</w:t>
            </w:r>
          </w:p>
        </w:tc>
        <w:tc>
          <w:tcPr>
            <w:tcW w:w="1416" w:type="dxa"/>
          </w:tcPr>
          <w:p w:rsidR="00173C74" w:rsidRDefault="0037674F" w:rsidP="00377700">
            <w:pPr>
              <w:spacing w:line="36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37674F" w:rsidRPr="00D3276A" w:rsidRDefault="0037674F" w:rsidP="00377700">
            <w:pPr>
              <w:spacing w:line="36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90.91</w:t>
            </w:r>
          </w:p>
        </w:tc>
        <w:tc>
          <w:tcPr>
            <w:tcW w:w="1341" w:type="dxa"/>
          </w:tcPr>
          <w:p w:rsidR="00173C74" w:rsidRDefault="0037674F" w:rsidP="00377700">
            <w:pPr>
              <w:spacing w:line="36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37674F" w:rsidRPr="00D3276A" w:rsidRDefault="0037674F" w:rsidP="00377700">
            <w:pPr>
              <w:spacing w:line="360" w:lineRule="exact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100</w:t>
            </w:r>
          </w:p>
        </w:tc>
        <w:tc>
          <w:tcPr>
            <w:tcW w:w="1275" w:type="dxa"/>
          </w:tcPr>
          <w:p w:rsidR="00173C74" w:rsidRDefault="0037674F" w:rsidP="00377700">
            <w:pPr>
              <w:spacing w:line="360" w:lineRule="exact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37674F" w:rsidRPr="00D3276A" w:rsidRDefault="0037674F" w:rsidP="00377700">
            <w:pPr>
              <w:spacing w:line="360" w:lineRule="exact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99</w:t>
            </w:r>
          </w:p>
        </w:tc>
      </w:tr>
    </w:tbl>
    <w:p w:rsidR="00377700" w:rsidRPr="00D3276A" w:rsidRDefault="00377700" w:rsidP="00377700">
      <w:pPr>
        <w:pStyle w:val="FootnoteText"/>
        <w:spacing w:line="360" w:lineRule="exac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D3276A" w:rsidRDefault="00845719" w:rsidP="0092357B">
      <w:pPr>
        <w:pStyle w:val="FootnoteText"/>
        <w:spacing w:line="360" w:lineRule="exac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D3276A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D3276A" w:rsidTr="0079238E">
        <w:trPr>
          <w:jc w:val="center"/>
        </w:trPr>
        <w:tc>
          <w:tcPr>
            <w:tcW w:w="405" w:type="dxa"/>
          </w:tcPr>
          <w:p w:rsidR="0079238E" w:rsidRPr="00D3276A" w:rsidRDefault="0079238E" w:rsidP="00377700">
            <w:pPr>
              <w:pStyle w:val="FootnoteText"/>
              <w:spacing w:line="360" w:lineRule="exac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3276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3276A" w:rsidRDefault="0092357B" w:rsidP="00377700">
            <w:pPr>
              <w:pStyle w:val="FootnoteText"/>
              <w:spacing w:line="360" w:lineRule="exac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...............................................................................</w:t>
            </w:r>
          </w:p>
        </w:tc>
      </w:tr>
      <w:tr w:rsidR="009A2F16" w:rsidRPr="00D3276A" w:rsidTr="0079238E">
        <w:trPr>
          <w:jc w:val="center"/>
        </w:trPr>
        <w:tc>
          <w:tcPr>
            <w:tcW w:w="405" w:type="dxa"/>
          </w:tcPr>
          <w:p w:rsidR="009A2F16" w:rsidRPr="00D3276A" w:rsidRDefault="009A2F16" w:rsidP="00377700">
            <w:pPr>
              <w:pStyle w:val="FootnoteText"/>
              <w:spacing w:line="360" w:lineRule="exac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3276A">
              <w:rPr>
                <w:rFonts w:ascii="TH SarabunPSK" w:hAnsi="TH SarabunPSK" w:cs="TH SarabunPSK"/>
                <w:color w:val="000000"/>
                <w:sz w:val="30"/>
                <w:szCs w:val="30"/>
              </w:rPr>
              <w:t>2.</w:t>
            </w:r>
          </w:p>
        </w:tc>
        <w:tc>
          <w:tcPr>
            <w:tcW w:w="8809" w:type="dxa"/>
          </w:tcPr>
          <w:p w:rsidR="009A2F16" w:rsidRPr="00D3276A" w:rsidRDefault="0092357B" w:rsidP="00377700">
            <w:pPr>
              <w:pStyle w:val="FootnoteText"/>
              <w:spacing w:line="360" w:lineRule="exac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...............................................................................</w:t>
            </w:r>
          </w:p>
        </w:tc>
      </w:tr>
    </w:tbl>
    <w:p w:rsidR="009A2F16" w:rsidRPr="00D3276A" w:rsidRDefault="009A2F16" w:rsidP="00377700">
      <w:pPr>
        <w:spacing w:before="240" w:line="360" w:lineRule="exact"/>
        <w:rPr>
          <w:rFonts w:ascii="TH SarabunPSK" w:hAnsi="TH SarabunPSK" w:cs="TH SarabunPSK"/>
          <w:color w:val="000000"/>
          <w:sz w:val="30"/>
          <w:szCs w:val="30"/>
        </w:rPr>
      </w:pPr>
      <w:r w:rsidRPr="00D3276A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ผู้กำกับดูแลตัวชี้วัด </w:t>
      </w:r>
      <w:r w:rsidRPr="00D3276A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D3276A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3276A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067185" w:rsidRPr="00D3276A">
        <w:rPr>
          <w:rFonts w:ascii="TH SarabunPSK" w:hAnsi="TH SarabunPSK" w:cs="TH SarabunPSK"/>
          <w:color w:val="000000"/>
          <w:sz w:val="30"/>
          <w:szCs w:val="30"/>
        </w:rPr>
        <w:t>………………………………………</w:t>
      </w:r>
      <w:r w:rsidRPr="00D3276A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D3276A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D3276A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D3276A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เบอร์ติดต่อ </w:t>
      </w:r>
      <w:r w:rsidRPr="00D3276A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D3276A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="00067185" w:rsidRPr="00D3276A">
        <w:rPr>
          <w:rFonts w:ascii="TH SarabunPSK" w:hAnsi="TH SarabunPSK" w:cs="TH SarabunPSK"/>
          <w:color w:val="000000"/>
          <w:sz w:val="30"/>
          <w:szCs w:val="30"/>
        </w:rPr>
        <w:t>………………………………….</w:t>
      </w:r>
    </w:p>
    <w:p w:rsidR="009A2F16" w:rsidRPr="00D3276A" w:rsidRDefault="009A2F16" w:rsidP="00377700">
      <w:pPr>
        <w:spacing w:line="360" w:lineRule="exact"/>
        <w:rPr>
          <w:rFonts w:ascii="TH SarabunPSK" w:hAnsi="TH SarabunPSK" w:cs="TH SarabunPSK"/>
          <w:color w:val="000000"/>
          <w:sz w:val="30"/>
          <w:szCs w:val="30"/>
        </w:rPr>
      </w:pPr>
      <w:r w:rsidRPr="00D3276A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 w:rsidRPr="00D3276A">
        <w:rPr>
          <w:rFonts w:ascii="TH SarabunPSK" w:hAnsi="TH SarabunPSK" w:cs="TH SarabunPSK"/>
          <w:b/>
          <w:bCs/>
          <w:sz w:val="30"/>
          <w:szCs w:val="30"/>
        </w:rPr>
        <w:t>:</w:t>
      </w:r>
      <w:r w:rsidRPr="00D3276A">
        <w:rPr>
          <w:rFonts w:ascii="TH SarabunPSK" w:hAnsi="TH SarabunPSK" w:cs="TH SarabunPSK"/>
          <w:sz w:val="30"/>
          <w:szCs w:val="30"/>
        </w:rPr>
        <w:tab/>
      </w:r>
      <w:r w:rsidRPr="00D3276A">
        <w:rPr>
          <w:rFonts w:ascii="TH SarabunPSK" w:hAnsi="TH SarabunPSK" w:cs="TH SarabunPSK"/>
          <w:sz w:val="30"/>
          <w:szCs w:val="30"/>
          <w:cs/>
        </w:rPr>
        <w:t xml:space="preserve">  </w:t>
      </w:r>
      <w:r w:rsidRPr="00D3276A">
        <w:rPr>
          <w:rFonts w:ascii="TH SarabunPSK" w:hAnsi="TH SarabunPSK" w:cs="TH SarabunPSK"/>
          <w:sz w:val="30"/>
          <w:szCs w:val="30"/>
          <w:cs/>
        </w:rPr>
        <w:tab/>
      </w:r>
      <w:r w:rsidR="00067185" w:rsidRPr="00D3276A">
        <w:rPr>
          <w:rFonts w:ascii="TH SarabunPSK" w:hAnsi="TH SarabunPSK" w:cs="TH SarabunPSK"/>
          <w:color w:val="000000"/>
          <w:sz w:val="30"/>
          <w:szCs w:val="30"/>
        </w:rPr>
        <w:t>………………………………………</w:t>
      </w:r>
      <w:r w:rsidRPr="00D3276A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D3276A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067185" w:rsidRPr="00D3276A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          </w:t>
      </w:r>
      <w:r w:rsidRPr="00D3276A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เบอร์ติดต่อ </w:t>
      </w:r>
      <w:r w:rsidRPr="00D3276A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D3276A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="00067185" w:rsidRPr="00D3276A">
        <w:rPr>
          <w:rFonts w:ascii="TH SarabunPSK" w:hAnsi="TH SarabunPSK" w:cs="TH SarabunPSK"/>
          <w:color w:val="000000"/>
          <w:sz w:val="30"/>
          <w:szCs w:val="30"/>
        </w:rPr>
        <w:t>………………………………….</w:t>
      </w:r>
    </w:p>
    <w:p w:rsidR="00A36F71" w:rsidRPr="00D3276A" w:rsidRDefault="00A36F71" w:rsidP="00377700">
      <w:pPr>
        <w:pStyle w:val="FootnoteText"/>
        <w:spacing w:line="360" w:lineRule="exac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D3276A" w:rsidSect="00377700">
      <w:headerReference w:type="default" r:id="rId8"/>
      <w:footerReference w:type="even" r:id="rId9"/>
      <w:pgSz w:w="11906" w:h="16838"/>
      <w:pgMar w:top="1560" w:right="1304" w:bottom="270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1E28" w:rsidRDefault="008F1E28">
      <w:r>
        <w:separator/>
      </w:r>
    </w:p>
  </w:endnote>
  <w:endnote w:type="continuationSeparator" w:id="0">
    <w:p w:rsidR="008F1E28" w:rsidRDefault="008F1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F16" w:rsidRDefault="009A2F16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A2F16" w:rsidRDefault="009A2F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1E28" w:rsidRDefault="008F1E28">
      <w:r>
        <w:separator/>
      </w:r>
    </w:p>
  </w:footnote>
  <w:footnote w:type="continuationSeparator" w:id="0">
    <w:p w:rsidR="008F1E28" w:rsidRDefault="008F1E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F16" w:rsidRDefault="009A2F16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56A64D25" wp14:editId="44EA7163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2F16" w:rsidRPr="00F56C5D" w:rsidRDefault="009A2F16" w:rsidP="008611A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Pr="0073465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9A2F16" w:rsidRDefault="009A2F1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0975E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A2F16" w:rsidRDefault="009A2F1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9A2F16" w:rsidRPr="00F56C5D" w:rsidRDefault="009A2F1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6A64D25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9A2F16" w:rsidRPr="00F56C5D" w:rsidRDefault="009A2F16" w:rsidP="008611A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Pr="0073465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9A2F16" w:rsidRDefault="009A2F1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0975E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A2F16" w:rsidRDefault="009A2F1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9A2F16" w:rsidRPr="00F56C5D" w:rsidRDefault="009A2F1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9A2F16" w:rsidRDefault="009A2F1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CA6"/>
    <w:rsid w:val="000074FA"/>
    <w:rsid w:val="00007690"/>
    <w:rsid w:val="00055E87"/>
    <w:rsid w:val="00060446"/>
    <w:rsid w:val="00061DAA"/>
    <w:rsid w:val="00067185"/>
    <w:rsid w:val="0007261D"/>
    <w:rsid w:val="00076886"/>
    <w:rsid w:val="000903B2"/>
    <w:rsid w:val="00094BDC"/>
    <w:rsid w:val="000975E6"/>
    <w:rsid w:val="000B7D25"/>
    <w:rsid w:val="000C07B6"/>
    <w:rsid w:val="000C5040"/>
    <w:rsid w:val="000D2D21"/>
    <w:rsid w:val="000D6710"/>
    <w:rsid w:val="000E5E76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73C74"/>
    <w:rsid w:val="001837C8"/>
    <w:rsid w:val="00184C20"/>
    <w:rsid w:val="001A1526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23533"/>
    <w:rsid w:val="00241184"/>
    <w:rsid w:val="0026702E"/>
    <w:rsid w:val="002741F9"/>
    <w:rsid w:val="0027645C"/>
    <w:rsid w:val="00296AA6"/>
    <w:rsid w:val="00296CB2"/>
    <w:rsid w:val="00297958"/>
    <w:rsid w:val="002B1B75"/>
    <w:rsid w:val="002C3150"/>
    <w:rsid w:val="002E4335"/>
    <w:rsid w:val="002F5233"/>
    <w:rsid w:val="00302AEC"/>
    <w:rsid w:val="00304585"/>
    <w:rsid w:val="00310929"/>
    <w:rsid w:val="003176C6"/>
    <w:rsid w:val="0032076D"/>
    <w:rsid w:val="00325B7A"/>
    <w:rsid w:val="00326426"/>
    <w:rsid w:val="00332EFE"/>
    <w:rsid w:val="003442D0"/>
    <w:rsid w:val="0037674F"/>
    <w:rsid w:val="00377700"/>
    <w:rsid w:val="003965F4"/>
    <w:rsid w:val="003A0C7D"/>
    <w:rsid w:val="003B412E"/>
    <w:rsid w:val="003C1567"/>
    <w:rsid w:val="003C507F"/>
    <w:rsid w:val="003D079B"/>
    <w:rsid w:val="003D2A21"/>
    <w:rsid w:val="003F2C9C"/>
    <w:rsid w:val="003F35B6"/>
    <w:rsid w:val="0040051C"/>
    <w:rsid w:val="00416FDA"/>
    <w:rsid w:val="004224B5"/>
    <w:rsid w:val="004316E0"/>
    <w:rsid w:val="00437727"/>
    <w:rsid w:val="00443E4F"/>
    <w:rsid w:val="00452840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3610F"/>
    <w:rsid w:val="0054528C"/>
    <w:rsid w:val="00547BEF"/>
    <w:rsid w:val="00547D2B"/>
    <w:rsid w:val="00560825"/>
    <w:rsid w:val="005640B8"/>
    <w:rsid w:val="00586D89"/>
    <w:rsid w:val="00587B5A"/>
    <w:rsid w:val="005A10BB"/>
    <w:rsid w:val="005A7EF0"/>
    <w:rsid w:val="005B7E48"/>
    <w:rsid w:val="005D003E"/>
    <w:rsid w:val="005F65F5"/>
    <w:rsid w:val="00600032"/>
    <w:rsid w:val="00624353"/>
    <w:rsid w:val="00630FD2"/>
    <w:rsid w:val="00637ECE"/>
    <w:rsid w:val="00667ECD"/>
    <w:rsid w:val="006761C4"/>
    <w:rsid w:val="00695122"/>
    <w:rsid w:val="006A428D"/>
    <w:rsid w:val="006B0779"/>
    <w:rsid w:val="006B52E9"/>
    <w:rsid w:val="006C4ABC"/>
    <w:rsid w:val="006D01A2"/>
    <w:rsid w:val="006D3883"/>
    <w:rsid w:val="00700C8C"/>
    <w:rsid w:val="00705118"/>
    <w:rsid w:val="00706FB2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7F372B"/>
    <w:rsid w:val="00801E12"/>
    <w:rsid w:val="00813B8A"/>
    <w:rsid w:val="008353E7"/>
    <w:rsid w:val="00840204"/>
    <w:rsid w:val="00845719"/>
    <w:rsid w:val="0084579F"/>
    <w:rsid w:val="00846D3E"/>
    <w:rsid w:val="008611A5"/>
    <w:rsid w:val="008641F1"/>
    <w:rsid w:val="00877E54"/>
    <w:rsid w:val="008807EA"/>
    <w:rsid w:val="008B44FD"/>
    <w:rsid w:val="008C3822"/>
    <w:rsid w:val="008D67D6"/>
    <w:rsid w:val="008D7CEE"/>
    <w:rsid w:val="008F1E28"/>
    <w:rsid w:val="008F26C0"/>
    <w:rsid w:val="008F286F"/>
    <w:rsid w:val="00902976"/>
    <w:rsid w:val="00910BA3"/>
    <w:rsid w:val="00911880"/>
    <w:rsid w:val="0092154B"/>
    <w:rsid w:val="0092357B"/>
    <w:rsid w:val="00934994"/>
    <w:rsid w:val="00936CD7"/>
    <w:rsid w:val="00953BAC"/>
    <w:rsid w:val="00966CA6"/>
    <w:rsid w:val="00977DAC"/>
    <w:rsid w:val="00991171"/>
    <w:rsid w:val="009A2F16"/>
    <w:rsid w:val="009A3E92"/>
    <w:rsid w:val="009A7E64"/>
    <w:rsid w:val="009C0F2C"/>
    <w:rsid w:val="009D17C9"/>
    <w:rsid w:val="009D55C4"/>
    <w:rsid w:val="009E3C66"/>
    <w:rsid w:val="009F1C98"/>
    <w:rsid w:val="00A02EE4"/>
    <w:rsid w:val="00A13B5A"/>
    <w:rsid w:val="00A30BA2"/>
    <w:rsid w:val="00A36F71"/>
    <w:rsid w:val="00A412C7"/>
    <w:rsid w:val="00A45BCE"/>
    <w:rsid w:val="00A645B0"/>
    <w:rsid w:val="00A65481"/>
    <w:rsid w:val="00A66ADB"/>
    <w:rsid w:val="00A742A2"/>
    <w:rsid w:val="00A830FE"/>
    <w:rsid w:val="00A84D31"/>
    <w:rsid w:val="00AB1C22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77448"/>
    <w:rsid w:val="00B77501"/>
    <w:rsid w:val="00B81EE2"/>
    <w:rsid w:val="00B83816"/>
    <w:rsid w:val="00B85EE6"/>
    <w:rsid w:val="00B9116A"/>
    <w:rsid w:val="00B92361"/>
    <w:rsid w:val="00B926A0"/>
    <w:rsid w:val="00B96DA7"/>
    <w:rsid w:val="00BB0DEA"/>
    <w:rsid w:val="00BB45C5"/>
    <w:rsid w:val="00BC64F8"/>
    <w:rsid w:val="00BD7A20"/>
    <w:rsid w:val="00BF31D8"/>
    <w:rsid w:val="00BF37CD"/>
    <w:rsid w:val="00BF3FB3"/>
    <w:rsid w:val="00C148B8"/>
    <w:rsid w:val="00C20654"/>
    <w:rsid w:val="00C30715"/>
    <w:rsid w:val="00C44E71"/>
    <w:rsid w:val="00C55FFC"/>
    <w:rsid w:val="00C63F13"/>
    <w:rsid w:val="00C64A0B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01FF6"/>
    <w:rsid w:val="00D0434C"/>
    <w:rsid w:val="00D12C37"/>
    <w:rsid w:val="00D13030"/>
    <w:rsid w:val="00D16FCD"/>
    <w:rsid w:val="00D1783A"/>
    <w:rsid w:val="00D3276A"/>
    <w:rsid w:val="00D370F2"/>
    <w:rsid w:val="00D52CF5"/>
    <w:rsid w:val="00D64E38"/>
    <w:rsid w:val="00D778B7"/>
    <w:rsid w:val="00D91ED9"/>
    <w:rsid w:val="00D96F6C"/>
    <w:rsid w:val="00DC7EE8"/>
    <w:rsid w:val="00DF27F4"/>
    <w:rsid w:val="00DF7BCF"/>
    <w:rsid w:val="00E022D9"/>
    <w:rsid w:val="00E06205"/>
    <w:rsid w:val="00E13E33"/>
    <w:rsid w:val="00E20484"/>
    <w:rsid w:val="00E35685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97B"/>
    <w:rsid w:val="00EE3A33"/>
    <w:rsid w:val="00EF18BE"/>
    <w:rsid w:val="00EF230B"/>
    <w:rsid w:val="00F030C1"/>
    <w:rsid w:val="00F0326E"/>
    <w:rsid w:val="00F16B25"/>
    <w:rsid w:val="00F2054E"/>
    <w:rsid w:val="00F454D6"/>
    <w:rsid w:val="00F46B00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B3EC7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9ADF075-7E5F-4BA4-AA9F-7DBC6E310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9A2F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585;&#3619;&#3629;&#3610;&#3626;&#3635;&#3609;&#3633;&#3585;&#3627;&#3609;&#3656;&#3623;&#3618;&#3591;&#3634;&#3609;%20&#3611;&#3637;60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6BFE8-B70A-40B3-BE9F-1DF8B2C72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27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สุทิน เชยชม</dc:creator>
  <cp:lastModifiedBy>อรสุดา จันชา</cp:lastModifiedBy>
  <cp:revision>22</cp:revision>
  <cp:lastPrinted>2017-02-01T06:52:00Z</cp:lastPrinted>
  <dcterms:created xsi:type="dcterms:W3CDTF">2017-02-20T02:53:00Z</dcterms:created>
  <dcterms:modified xsi:type="dcterms:W3CDTF">2018-02-01T09:46:00Z</dcterms:modified>
</cp:coreProperties>
</file>